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1C5B7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C5B7B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1C5B7B" w:rsidTr="007A0B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C5B7B" w:rsidRDefault="00C44B8B" w:rsidP="007A0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1C5B7B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C5B7B" w:rsidRDefault="00452E34" w:rsidP="007A0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1C5B7B">
              <w:rPr>
                <w:b/>
                <w:sz w:val="24"/>
                <w:szCs w:val="24"/>
                <w:lang w:val="en-US"/>
              </w:rPr>
              <w:t>203A</w:t>
            </w:r>
            <w:r w:rsidR="005D2752" w:rsidRPr="001C5B7B">
              <w:rPr>
                <w:b/>
                <w:sz w:val="24"/>
                <w:szCs w:val="24"/>
              </w:rPr>
              <w:t>_097</w:t>
            </w:r>
          </w:p>
        </w:tc>
      </w:tr>
      <w:tr w:rsidR="00C44B8B" w:rsidRPr="001C5B7B" w:rsidTr="007A0B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C5B7B" w:rsidRDefault="00C44B8B" w:rsidP="007A0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C5B7B">
              <w:rPr>
                <w:b/>
                <w:sz w:val="24"/>
                <w:szCs w:val="24"/>
              </w:rPr>
              <w:t xml:space="preserve">Номер материала </w:t>
            </w:r>
            <w:r w:rsidRPr="001C5B7B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C5B7B" w:rsidRDefault="0094684B" w:rsidP="007A0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C5B7B">
              <w:rPr>
                <w:b/>
                <w:sz w:val="24"/>
                <w:szCs w:val="24"/>
                <w:lang w:val="en-US"/>
              </w:rPr>
              <w:t>2216577</w:t>
            </w:r>
          </w:p>
        </w:tc>
      </w:tr>
    </w:tbl>
    <w:p w:rsidR="00781F05" w:rsidRPr="001C5B7B" w:rsidRDefault="00D4629F" w:rsidP="00781F05">
      <w:pPr>
        <w:spacing w:line="276" w:lineRule="auto"/>
        <w:ind w:right="-1"/>
        <w:jc w:val="right"/>
        <w:rPr>
          <w:sz w:val="24"/>
          <w:szCs w:val="24"/>
        </w:rPr>
      </w:pPr>
      <w:r w:rsidRPr="001C5B7B">
        <w:rPr>
          <w:sz w:val="24"/>
          <w:szCs w:val="24"/>
        </w:rPr>
        <w:t xml:space="preserve">Первый заместитель директора </w:t>
      </w:r>
      <w:r w:rsidR="00781F05" w:rsidRPr="001C5B7B">
        <w:rPr>
          <w:sz w:val="24"/>
          <w:szCs w:val="24"/>
        </w:rPr>
        <w:t>-</w:t>
      </w:r>
    </w:p>
    <w:p w:rsidR="00781F05" w:rsidRPr="001C5B7B" w:rsidRDefault="00D4629F" w:rsidP="00781F05">
      <w:pPr>
        <w:spacing w:line="276" w:lineRule="auto"/>
        <w:ind w:right="-1"/>
        <w:jc w:val="right"/>
        <w:rPr>
          <w:sz w:val="24"/>
          <w:szCs w:val="24"/>
        </w:rPr>
      </w:pPr>
      <w:r w:rsidRPr="001C5B7B">
        <w:rPr>
          <w:sz w:val="24"/>
          <w:szCs w:val="24"/>
        </w:rPr>
        <w:t>главный инженер</w:t>
      </w:r>
    </w:p>
    <w:p w:rsidR="00781F05" w:rsidRPr="001C5B7B" w:rsidRDefault="00D4629F" w:rsidP="00781F05">
      <w:pPr>
        <w:spacing w:line="276" w:lineRule="auto"/>
        <w:ind w:right="-1"/>
        <w:jc w:val="right"/>
        <w:rPr>
          <w:sz w:val="24"/>
          <w:szCs w:val="24"/>
        </w:rPr>
      </w:pPr>
      <w:r w:rsidRPr="001C5B7B">
        <w:rPr>
          <w:sz w:val="24"/>
          <w:szCs w:val="24"/>
        </w:rPr>
        <w:t>филиала ПАО</w:t>
      </w:r>
      <w:r w:rsidR="00781F05" w:rsidRPr="001C5B7B">
        <w:rPr>
          <w:sz w:val="24"/>
          <w:szCs w:val="24"/>
        </w:rPr>
        <w:t xml:space="preserve"> «МРСК Центра» -</w:t>
      </w:r>
    </w:p>
    <w:p w:rsidR="00D4629F" w:rsidRPr="001C5B7B" w:rsidRDefault="00D4629F" w:rsidP="00781F05">
      <w:pPr>
        <w:spacing w:line="276" w:lineRule="auto"/>
        <w:ind w:right="-1"/>
        <w:jc w:val="right"/>
        <w:rPr>
          <w:sz w:val="24"/>
          <w:szCs w:val="24"/>
        </w:rPr>
      </w:pPr>
      <w:r w:rsidRPr="001C5B7B">
        <w:rPr>
          <w:sz w:val="24"/>
          <w:szCs w:val="24"/>
        </w:rPr>
        <w:t>«Смоленскэнерго»</w:t>
      </w:r>
    </w:p>
    <w:p w:rsidR="00D4629F" w:rsidRPr="001C5B7B" w:rsidRDefault="007A0B69" w:rsidP="00781F05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C5B7B">
        <w:rPr>
          <w:sz w:val="24"/>
          <w:szCs w:val="24"/>
        </w:rPr>
        <w:t xml:space="preserve">_____________ </w:t>
      </w:r>
      <w:r w:rsidR="00D4629F" w:rsidRPr="001C5B7B">
        <w:rPr>
          <w:sz w:val="24"/>
          <w:szCs w:val="24"/>
        </w:rPr>
        <w:t>В.В. Мордыкин</w:t>
      </w:r>
    </w:p>
    <w:p w:rsidR="00D4629F" w:rsidRPr="001C5B7B" w:rsidRDefault="00D4629F" w:rsidP="00781F05">
      <w:pPr>
        <w:jc w:val="right"/>
        <w:rPr>
          <w:sz w:val="24"/>
          <w:szCs w:val="24"/>
        </w:rPr>
      </w:pPr>
      <w:r w:rsidRPr="001C5B7B">
        <w:rPr>
          <w:sz w:val="24"/>
          <w:szCs w:val="24"/>
        </w:rPr>
        <w:t>16 октября 2019 г</w:t>
      </w:r>
      <w:r w:rsidR="00781F05" w:rsidRPr="001C5B7B">
        <w:rPr>
          <w:sz w:val="24"/>
          <w:szCs w:val="24"/>
        </w:rPr>
        <w:t>.</w:t>
      </w:r>
    </w:p>
    <w:p w:rsidR="00D4629F" w:rsidRPr="001C5B7B" w:rsidRDefault="00D4629F" w:rsidP="00781F05">
      <w:pPr>
        <w:rPr>
          <w:sz w:val="24"/>
          <w:szCs w:val="24"/>
        </w:rPr>
      </w:pPr>
    </w:p>
    <w:p w:rsidR="00C44B8B" w:rsidRPr="001C5B7B" w:rsidRDefault="00C44B8B" w:rsidP="00781F05">
      <w:pPr>
        <w:rPr>
          <w:sz w:val="24"/>
          <w:szCs w:val="24"/>
        </w:rPr>
      </w:pPr>
    </w:p>
    <w:p w:rsidR="00C44B8B" w:rsidRPr="001C5B7B" w:rsidRDefault="00C44B8B" w:rsidP="00781F05">
      <w:pPr>
        <w:pStyle w:val="2"/>
        <w:numPr>
          <w:ilvl w:val="0"/>
          <w:numId w:val="0"/>
        </w:numPr>
        <w:rPr>
          <w:sz w:val="24"/>
          <w:szCs w:val="24"/>
        </w:rPr>
      </w:pPr>
      <w:r w:rsidRPr="001C5B7B">
        <w:rPr>
          <w:sz w:val="24"/>
          <w:szCs w:val="24"/>
        </w:rPr>
        <w:t>ТЕХНИЧЕСКОЕ ЗАДАНИЕ</w:t>
      </w:r>
    </w:p>
    <w:p w:rsidR="00781F05" w:rsidRPr="001C5B7B" w:rsidRDefault="004F6968" w:rsidP="00781F05">
      <w:pPr>
        <w:ind w:firstLine="0"/>
        <w:jc w:val="center"/>
        <w:rPr>
          <w:b/>
          <w:sz w:val="24"/>
          <w:szCs w:val="24"/>
        </w:rPr>
      </w:pPr>
      <w:r w:rsidRPr="001C5B7B">
        <w:rPr>
          <w:b/>
          <w:sz w:val="24"/>
          <w:szCs w:val="24"/>
        </w:rPr>
        <w:t xml:space="preserve">на </w:t>
      </w:r>
      <w:r w:rsidR="00612811" w:rsidRPr="001C5B7B">
        <w:rPr>
          <w:b/>
          <w:sz w:val="24"/>
          <w:szCs w:val="24"/>
        </w:rPr>
        <w:t xml:space="preserve">поставку </w:t>
      </w:r>
      <w:r w:rsidR="007F4188" w:rsidRPr="001C5B7B">
        <w:rPr>
          <w:b/>
          <w:sz w:val="24"/>
          <w:szCs w:val="24"/>
        </w:rPr>
        <w:t>мет</w:t>
      </w:r>
      <w:r w:rsidR="00620938" w:rsidRPr="001C5B7B">
        <w:rPr>
          <w:b/>
          <w:sz w:val="24"/>
          <w:szCs w:val="24"/>
        </w:rPr>
        <w:t>аллопроката</w:t>
      </w:r>
      <w:r w:rsidR="00843900" w:rsidRPr="001C5B7B">
        <w:rPr>
          <w:b/>
          <w:sz w:val="24"/>
          <w:szCs w:val="24"/>
        </w:rPr>
        <w:t xml:space="preserve"> </w:t>
      </w:r>
      <w:r w:rsidR="00BB6F0E" w:rsidRPr="001C5B7B">
        <w:rPr>
          <w:b/>
          <w:sz w:val="24"/>
          <w:szCs w:val="24"/>
        </w:rPr>
        <w:t>(</w:t>
      </w:r>
      <w:r w:rsidR="0094684B" w:rsidRPr="001C5B7B">
        <w:rPr>
          <w:b/>
          <w:sz w:val="24"/>
          <w:szCs w:val="24"/>
        </w:rPr>
        <w:t>Уголок стальной равнополочный 50х4</w:t>
      </w:r>
      <w:r w:rsidR="00BB6F0E" w:rsidRPr="001C5B7B">
        <w:rPr>
          <w:b/>
          <w:sz w:val="24"/>
          <w:szCs w:val="24"/>
        </w:rPr>
        <w:t>)</w:t>
      </w:r>
      <w:r w:rsidR="009C0389" w:rsidRPr="001C5B7B">
        <w:rPr>
          <w:b/>
          <w:sz w:val="24"/>
          <w:szCs w:val="24"/>
        </w:rPr>
        <w:t>.</w:t>
      </w:r>
    </w:p>
    <w:p w:rsidR="004F6968" w:rsidRPr="001C5B7B" w:rsidRDefault="009C0389" w:rsidP="00781F05">
      <w:pPr>
        <w:ind w:firstLine="0"/>
        <w:jc w:val="center"/>
        <w:rPr>
          <w:b/>
          <w:sz w:val="24"/>
          <w:szCs w:val="24"/>
        </w:rPr>
      </w:pPr>
      <w:r w:rsidRPr="001C5B7B">
        <w:rPr>
          <w:b/>
          <w:sz w:val="24"/>
          <w:szCs w:val="24"/>
        </w:rPr>
        <w:t xml:space="preserve">Лот № </w:t>
      </w:r>
      <w:r w:rsidR="00BD2843" w:rsidRPr="001C5B7B">
        <w:rPr>
          <w:b/>
          <w:sz w:val="24"/>
          <w:szCs w:val="24"/>
        </w:rPr>
        <w:t>203</w:t>
      </w:r>
      <w:r w:rsidR="00620938" w:rsidRPr="001C5B7B">
        <w:rPr>
          <w:b/>
          <w:sz w:val="24"/>
          <w:szCs w:val="24"/>
        </w:rPr>
        <w:t>A</w:t>
      </w:r>
    </w:p>
    <w:p w:rsidR="00020DD3" w:rsidRPr="001C5B7B" w:rsidRDefault="00020DD3" w:rsidP="00781F05">
      <w:pPr>
        <w:ind w:firstLine="709"/>
        <w:rPr>
          <w:sz w:val="24"/>
          <w:szCs w:val="24"/>
        </w:rPr>
      </w:pPr>
    </w:p>
    <w:p w:rsidR="00BB6F0E" w:rsidRPr="001C5B7B" w:rsidRDefault="00BB6F0E" w:rsidP="00781F0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C5B7B">
        <w:rPr>
          <w:b/>
          <w:bCs/>
          <w:sz w:val="24"/>
          <w:szCs w:val="24"/>
        </w:rPr>
        <w:t>Технические требования к продукции.</w:t>
      </w:r>
    </w:p>
    <w:p w:rsidR="00BB6F0E" w:rsidRPr="001C5B7B" w:rsidRDefault="00BB6F0E" w:rsidP="00781F05">
      <w:pPr>
        <w:tabs>
          <w:tab w:val="left" w:pos="1134"/>
        </w:tabs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1.1.</w:t>
      </w:r>
      <w:r w:rsidR="00781F05"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BB6F0E" w:rsidRPr="001C5B7B" w:rsidRDefault="00BB6F0E" w:rsidP="007A0B69">
      <w:pPr>
        <w:ind w:firstLine="709"/>
        <w:rPr>
          <w:sz w:val="24"/>
          <w:szCs w:val="24"/>
        </w:rPr>
      </w:pPr>
    </w:p>
    <w:p w:rsidR="00BB6F0E" w:rsidRPr="001C5B7B" w:rsidRDefault="00BB6F0E" w:rsidP="00781F0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C5B7B">
        <w:rPr>
          <w:b/>
          <w:bCs/>
          <w:sz w:val="24"/>
          <w:szCs w:val="24"/>
        </w:rPr>
        <w:t xml:space="preserve">Общие требования. </w:t>
      </w:r>
    </w:p>
    <w:p w:rsidR="00BB6F0E" w:rsidRPr="001C5B7B" w:rsidRDefault="00BB6F0E" w:rsidP="00781F05">
      <w:pPr>
        <w:tabs>
          <w:tab w:val="left" w:pos="1134"/>
        </w:tabs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2.1.</w:t>
      </w:r>
      <w:r w:rsidR="00781F05"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BB6F0E" w:rsidRPr="001C5B7B" w:rsidRDefault="00BB6F0E" w:rsidP="007A0B69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C5B7B">
        <w:rPr>
          <w:sz w:val="24"/>
          <w:szCs w:val="24"/>
        </w:rPr>
        <w:t>продукция должна быть новой, ранее не использованной;</w:t>
      </w:r>
    </w:p>
    <w:p w:rsidR="00BB6F0E" w:rsidRPr="001C5B7B" w:rsidRDefault="00BB6F0E" w:rsidP="00781F05">
      <w:pPr>
        <w:tabs>
          <w:tab w:val="left" w:pos="1134"/>
        </w:tabs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2.</w:t>
      </w:r>
      <w:r w:rsidR="00D4629F" w:rsidRPr="001C5B7B">
        <w:rPr>
          <w:sz w:val="24"/>
          <w:szCs w:val="24"/>
        </w:rPr>
        <w:t>2</w:t>
      </w:r>
      <w:r w:rsidRPr="001C5B7B">
        <w:rPr>
          <w:sz w:val="24"/>
          <w:szCs w:val="24"/>
        </w:rPr>
        <w:t>.</w:t>
      </w:r>
      <w:r w:rsidR="00781F05"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1C5B7B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BB6F0E" w:rsidRPr="001C5B7B" w:rsidRDefault="00BB6F0E" w:rsidP="00781F05">
      <w:pPr>
        <w:tabs>
          <w:tab w:val="left" w:pos="1134"/>
        </w:tabs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2.</w:t>
      </w:r>
      <w:r w:rsidR="00D4629F" w:rsidRPr="001C5B7B">
        <w:rPr>
          <w:sz w:val="24"/>
          <w:szCs w:val="24"/>
        </w:rPr>
        <w:t>3</w:t>
      </w:r>
      <w:r w:rsidRPr="001C5B7B">
        <w:rPr>
          <w:sz w:val="24"/>
          <w:szCs w:val="24"/>
        </w:rPr>
        <w:t>.</w:t>
      </w:r>
      <w:r w:rsidR="00781F05"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>Упаковка, транспортирование, условия и сроки хранения.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proofErr w:type="gramStart"/>
      <w:r w:rsidRPr="001C5B7B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022CC7" w:rsidRPr="001C5B7B">
        <w:rPr>
          <w:sz w:val="24"/>
          <w:szCs w:val="24"/>
        </w:rPr>
        <w:t xml:space="preserve"> 14192-</w:t>
      </w:r>
      <w:r w:rsidRPr="001C5B7B">
        <w:rPr>
          <w:sz w:val="24"/>
          <w:szCs w:val="24"/>
        </w:rPr>
        <w:t>96, ГОСТ 7566-</w:t>
      </w:r>
      <w:r w:rsidR="00281886" w:rsidRPr="001C5B7B">
        <w:rPr>
          <w:sz w:val="24"/>
          <w:szCs w:val="24"/>
        </w:rPr>
        <w:t>2018</w:t>
      </w:r>
      <w:r w:rsidRPr="001C5B7B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1C5B7B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76165D" w:rsidRPr="001C5B7B">
        <w:rPr>
          <w:sz w:val="24"/>
          <w:szCs w:val="24"/>
        </w:rPr>
        <w:t> </w:t>
      </w:r>
      <w:r w:rsidRPr="001C5B7B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281886" w:rsidRPr="001C5B7B">
        <w:rPr>
          <w:sz w:val="24"/>
          <w:szCs w:val="24"/>
        </w:rPr>
        <w:t>2018</w:t>
      </w:r>
      <w:r w:rsidRPr="001C5B7B">
        <w:rPr>
          <w:sz w:val="24"/>
          <w:szCs w:val="24"/>
        </w:rPr>
        <w:t>, ГОСТ перечисленным в п.2.3 данного ТЗ.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B6F0E" w:rsidRPr="001C5B7B" w:rsidRDefault="00BB6F0E" w:rsidP="00781F05">
      <w:pPr>
        <w:tabs>
          <w:tab w:val="left" w:pos="1134"/>
        </w:tabs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2.</w:t>
      </w:r>
      <w:r w:rsidR="00D4629F" w:rsidRPr="001C5B7B">
        <w:rPr>
          <w:sz w:val="24"/>
          <w:szCs w:val="24"/>
        </w:rPr>
        <w:t>4</w:t>
      </w:r>
      <w:r w:rsidRPr="001C5B7B">
        <w:rPr>
          <w:sz w:val="24"/>
          <w:szCs w:val="24"/>
        </w:rPr>
        <w:t>.</w:t>
      </w:r>
      <w:r w:rsidR="00781F05" w:rsidRPr="001C5B7B">
        <w:rPr>
          <w:szCs w:val="24"/>
        </w:rPr>
        <w:tab/>
      </w:r>
      <w:r w:rsidRPr="001C5B7B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281886" w:rsidRPr="001C5B7B">
        <w:rPr>
          <w:sz w:val="24"/>
          <w:szCs w:val="24"/>
        </w:rPr>
        <w:t>2018</w:t>
      </w:r>
      <w:r w:rsidRPr="001C5B7B">
        <w:rPr>
          <w:sz w:val="24"/>
          <w:szCs w:val="24"/>
        </w:rPr>
        <w:t xml:space="preserve">, ГОСТ </w:t>
      </w:r>
      <w:proofErr w:type="gramStart"/>
      <w:r w:rsidRPr="001C5B7B">
        <w:rPr>
          <w:sz w:val="24"/>
          <w:szCs w:val="24"/>
        </w:rPr>
        <w:t>перечисленных</w:t>
      </w:r>
      <w:proofErr w:type="gramEnd"/>
      <w:r w:rsidRPr="001C5B7B">
        <w:rPr>
          <w:sz w:val="24"/>
          <w:szCs w:val="24"/>
        </w:rPr>
        <w:t xml:space="preserve"> в п.2.3 данного ТЗ.</w:t>
      </w:r>
    </w:p>
    <w:p w:rsidR="00BB6F0E" w:rsidRPr="001C5B7B" w:rsidRDefault="00BB6F0E" w:rsidP="00781F05">
      <w:pPr>
        <w:tabs>
          <w:tab w:val="left" w:pos="1134"/>
        </w:tabs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2.</w:t>
      </w:r>
      <w:r w:rsidR="00D4629F" w:rsidRPr="001C5B7B">
        <w:rPr>
          <w:sz w:val="24"/>
          <w:szCs w:val="24"/>
        </w:rPr>
        <w:t>5</w:t>
      </w:r>
      <w:r w:rsidRPr="001C5B7B">
        <w:rPr>
          <w:sz w:val="24"/>
          <w:szCs w:val="24"/>
        </w:rPr>
        <w:t>.</w:t>
      </w:r>
      <w:r w:rsidR="00781F05"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BB6F0E" w:rsidRPr="001C5B7B" w:rsidRDefault="00BB6F0E" w:rsidP="00781F05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BB6F0E" w:rsidRPr="001C5B7B" w:rsidRDefault="00BB6F0E" w:rsidP="00781F0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C5B7B">
        <w:rPr>
          <w:b/>
          <w:bCs/>
          <w:sz w:val="24"/>
          <w:szCs w:val="24"/>
        </w:rPr>
        <w:t>Гарантийные обязательства.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B6F0E" w:rsidRPr="001C5B7B" w:rsidRDefault="00BB6F0E" w:rsidP="00781F0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BB6F0E" w:rsidRPr="001C5B7B" w:rsidRDefault="00BB6F0E" w:rsidP="00781F0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1C5B7B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B6F0E" w:rsidRPr="001C5B7B" w:rsidRDefault="00BB6F0E" w:rsidP="00781F0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BB6F0E" w:rsidRPr="001C5B7B" w:rsidRDefault="00BB6F0E" w:rsidP="00781F0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C5B7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BB6F0E" w:rsidRPr="001C5B7B" w:rsidRDefault="00BB6F0E" w:rsidP="007A0B69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C5B7B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022CC7" w:rsidRPr="001C5B7B">
        <w:rPr>
          <w:sz w:val="24"/>
          <w:szCs w:val="24"/>
        </w:rPr>
        <w:t>ГОСТ 14192-</w:t>
      </w:r>
      <w:r w:rsidRPr="001C5B7B">
        <w:rPr>
          <w:sz w:val="24"/>
          <w:szCs w:val="24"/>
        </w:rPr>
        <w:t>96, ГОСТ</w:t>
      </w:r>
      <w:r w:rsidR="0076165D" w:rsidRPr="001C5B7B">
        <w:rPr>
          <w:sz w:val="24"/>
          <w:szCs w:val="24"/>
        </w:rPr>
        <w:t> </w:t>
      </w:r>
      <w:r w:rsidRPr="001C5B7B">
        <w:rPr>
          <w:sz w:val="24"/>
          <w:szCs w:val="24"/>
        </w:rPr>
        <w:t>7566-</w:t>
      </w:r>
      <w:r w:rsidR="00281886" w:rsidRPr="001C5B7B">
        <w:rPr>
          <w:sz w:val="24"/>
          <w:szCs w:val="24"/>
        </w:rPr>
        <w:t>2018</w:t>
      </w:r>
      <w:r w:rsidRPr="001C5B7B">
        <w:rPr>
          <w:sz w:val="24"/>
          <w:szCs w:val="24"/>
        </w:rPr>
        <w:t xml:space="preserve">, ГОСТ, </w:t>
      </w:r>
      <w:proofErr w:type="gramStart"/>
      <w:r w:rsidRPr="001C5B7B">
        <w:rPr>
          <w:sz w:val="24"/>
          <w:szCs w:val="24"/>
        </w:rPr>
        <w:t>перечисленных</w:t>
      </w:r>
      <w:proofErr w:type="gramEnd"/>
      <w:r w:rsidRPr="001C5B7B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BB6F0E" w:rsidRPr="001C5B7B" w:rsidRDefault="00BB6F0E" w:rsidP="00781F0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BB6F0E" w:rsidRPr="001C5B7B" w:rsidRDefault="00BB6F0E" w:rsidP="00781F0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1C5B7B">
        <w:rPr>
          <w:b/>
          <w:bCs/>
          <w:sz w:val="24"/>
          <w:szCs w:val="24"/>
        </w:rPr>
        <w:t>Правила приемки продукции.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4629F" w:rsidRPr="001C5B7B">
        <w:rPr>
          <w:sz w:val="24"/>
          <w:szCs w:val="24"/>
        </w:rPr>
        <w:t>П</w:t>
      </w:r>
      <w:r w:rsidRPr="001C5B7B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BB6F0E" w:rsidRPr="001C5B7B" w:rsidRDefault="00BB6F0E" w:rsidP="00781F05">
      <w:pPr>
        <w:ind w:firstLine="709"/>
        <w:rPr>
          <w:sz w:val="24"/>
          <w:szCs w:val="24"/>
        </w:rPr>
      </w:pPr>
      <w:r w:rsidRPr="001C5B7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F05" w:rsidRPr="001C5B7B" w:rsidRDefault="00781F05" w:rsidP="00781F05">
      <w:pPr>
        <w:ind w:firstLine="709"/>
        <w:rPr>
          <w:sz w:val="24"/>
          <w:szCs w:val="24"/>
        </w:rPr>
      </w:pPr>
    </w:p>
    <w:p w:rsidR="00781F05" w:rsidRPr="001C5B7B" w:rsidRDefault="00781F05" w:rsidP="00781F05">
      <w:pPr>
        <w:ind w:firstLine="709"/>
        <w:rPr>
          <w:sz w:val="24"/>
          <w:szCs w:val="24"/>
        </w:rPr>
      </w:pPr>
    </w:p>
    <w:p w:rsidR="00781F05" w:rsidRPr="001C5B7B" w:rsidRDefault="00781F05" w:rsidP="00781F05">
      <w:pPr>
        <w:ind w:firstLine="709"/>
        <w:rPr>
          <w:sz w:val="24"/>
          <w:szCs w:val="24"/>
        </w:rPr>
      </w:pPr>
    </w:p>
    <w:p w:rsidR="008A5CA5" w:rsidRPr="00781F05" w:rsidRDefault="00781F05" w:rsidP="00781F05">
      <w:pPr>
        <w:ind w:firstLine="0"/>
        <w:rPr>
          <w:sz w:val="24"/>
          <w:szCs w:val="24"/>
        </w:rPr>
      </w:pPr>
      <w:r w:rsidRPr="001C5B7B">
        <w:rPr>
          <w:sz w:val="24"/>
          <w:szCs w:val="24"/>
        </w:rPr>
        <w:t>Начальник УРС</w:t>
      </w:r>
      <w:r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ab/>
        <w:t>________________________</w:t>
      </w:r>
      <w:r w:rsidRPr="001C5B7B">
        <w:rPr>
          <w:sz w:val="24"/>
          <w:szCs w:val="24"/>
        </w:rPr>
        <w:tab/>
      </w:r>
      <w:r w:rsidRPr="001C5B7B">
        <w:rPr>
          <w:sz w:val="24"/>
          <w:szCs w:val="24"/>
        </w:rPr>
        <w:tab/>
      </w:r>
      <w:r w:rsidR="0076165D" w:rsidRPr="001C5B7B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781F05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8D" w:rsidRDefault="007B708D">
      <w:r>
        <w:separator/>
      </w:r>
    </w:p>
  </w:endnote>
  <w:endnote w:type="continuationSeparator" w:id="0">
    <w:p w:rsidR="007B708D" w:rsidRDefault="007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8D" w:rsidRDefault="007B708D">
      <w:r>
        <w:separator/>
      </w:r>
    </w:p>
  </w:footnote>
  <w:footnote w:type="continuationSeparator" w:id="0">
    <w:p w:rsidR="007B708D" w:rsidRDefault="007B7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7501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4B"/>
    <w:rsid w:val="000000C1"/>
    <w:rsid w:val="0000261E"/>
    <w:rsid w:val="0000369B"/>
    <w:rsid w:val="00004529"/>
    <w:rsid w:val="00004DA3"/>
    <w:rsid w:val="0000513E"/>
    <w:rsid w:val="00005360"/>
    <w:rsid w:val="000069D6"/>
    <w:rsid w:val="0000774F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CC7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534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3F6"/>
    <w:rsid w:val="00192E02"/>
    <w:rsid w:val="00195AEF"/>
    <w:rsid w:val="00195E7E"/>
    <w:rsid w:val="001962E5"/>
    <w:rsid w:val="0019658A"/>
    <w:rsid w:val="00196802"/>
    <w:rsid w:val="00196AE4"/>
    <w:rsid w:val="001A052E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B7B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886"/>
    <w:rsid w:val="00281C4A"/>
    <w:rsid w:val="00283DC1"/>
    <w:rsid w:val="0028492A"/>
    <w:rsid w:val="00284D1E"/>
    <w:rsid w:val="00285586"/>
    <w:rsid w:val="002855D1"/>
    <w:rsid w:val="00286B74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7A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5ED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471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2E3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5014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2752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65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F05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B69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08D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7A6"/>
    <w:rsid w:val="00811566"/>
    <w:rsid w:val="00813A61"/>
    <w:rsid w:val="00814026"/>
    <w:rsid w:val="00814132"/>
    <w:rsid w:val="00815E09"/>
    <w:rsid w:val="00815F86"/>
    <w:rsid w:val="00817C7D"/>
    <w:rsid w:val="00817D63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84B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D1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6F0E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983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2E9B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79A"/>
    <w:rsid w:val="00C93EC2"/>
    <w:rsid w:val="00C947B3"/>
    <w:rsid w:val="00C94BA4"/>
    <w:rsid w:val="00C94FDC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5C7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29F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5635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544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2CF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87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CC441-9490-4DE7-9BCF-68A00259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20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2019-11-07T08:03:00Z</cp:lastPrinted>
  <dcterms:created xsi:type="dcterms:W3CDTF">2016-10-03T13:12:00Z</dcterms:created>
  <dcterms:modified xsi:type="dcterms:W3CDTF">2019-11-07T08:03:00Z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